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3844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LAKE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137592F3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Brasted, Kent. Brasier.</w:t>
      </w:r>
    </w:p>
    <w:p w14:paraId="20932CB3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</w:p>
    <w:p w14:paraId="4926A040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</w:p>
    <w:p w14:paraId="69DE8D31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John Kaye of Southwark(q.v.) brought a plaint of debt against him, </w:t>
      </w:r>
    </w:p>
    <w:p w14:paraId="19DB77C1" w14:textId="77777777" w:rsidR="003F1AB8" w:rsidRDefault="003F1AB8" w:rsidP="003F1AB8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Freman of </w:t>
      </w:r>
      <w:proofErr w:type="spellStart"/>
      <w:proofErr w:type="gramStart"/>
      <w:r>
        <w:rPr>
          <w:rFonts w:cs="Times New Roman"/>
          <w:szCs w:val="24"/>
        </w:rPr>
        <w:t>St.Clement</w:t>
      </w:r>
      <w:proofErr w:type="spellEnd"/>
      <w:proofErr w:type="gramEnd"/>
      <w:r>
        <w:rPr>
          <w:rFonts w:cs="Times New Roman"/>
          <w:szCs w:val="24"/>
        </w:rPr>
        <w:t xml:space="preserve"> Danes</w:t>
      </w:r>
      <w:r>
        <w:rPr>
          <w:rFonts w:cs="Times New Roman"/>
          <w:sz w:val="22"/>
        </w:rPr>
        <w:t>(q.v.) and Thomas Bayly of Southwark(q.v.).</w:t>
      </w:r>
    </w:p>
    <w:p w14:paraId="138DF09F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4754BE81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</w:p>
    <w:p w14:paraId="191D444A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</w:p>
    <w:p w14:paraId="12D1942A" w14:textId="77777777" w:rsidR="003F1AB8" w:rsidRDefault="003F1AB8" w:rsidP="003F1AB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22 November 2023</w:t>
      </w:r>
    </w:p>
    <w:p w14:paraId="6DC563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CAB6D" w14:textId="77777777" w:rsidR="003F1AB8" w:rsidRDefault="003F1AB8" w:rsidP="009139A6">
      <w:r>
        <w:separator/>
      </w:r>
    </w:p>
  </w:endnote>
  <w:endnote w:type="continuationSeparator" w:id="0">
    <w:p w14:paraId="15F48075" w14:textId="77777777" w:rsidR="003F1AB8" w:rsidRDefault="003F1A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059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B9F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5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9871" w14:textId="77777777" w:rsidR="003F1AB8" w:rsidRDefault="003F1AB8" w:rsidP="009139A6">
      <w:r>
        <w:separator/>
      </w:r>
    </w:p>
  </w:footnote>
  <w:footnote w:type="continuationSeparator" w:id="0">
    <w:p w14:paraId="34CE0B0B" w14:textId="77777777" w:rsidR="003F1AB8" w:rsidRDefault="003F1A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CC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5F8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E1A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B8"/>
    <w:rsid w:val="000666E0"/>
    <w:rsid w:val="002510B7"/>
    <w:rsid w:val="003F1AB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4EA92"/>
  <w15:chartTrackingRefBased/>
  <w15:docId w15:val="{88D5906B-F58D-4889-BE23-D3D47EBC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1A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2023-11-29T18:38:00Z</dcterms:created>
  <dcterms:modified xsi:type="dcterms:W3CDTF">2023-11-29T18:39:00Z</dcterms:modified>
</cp:coreProperties>
</file>